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CB61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MARSSH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2C7D2AD8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E17BCE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5777C8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Armeston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in a park, hunting and taking</w:t>
      </w:r>
    </w:p>
    <w:p w14:paraId="7F9B2DB6" w14:textId="77777777" w:rsidR="004173D3" w:rsidRDefault="004173D3" w:rsidP="004173D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animals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Chamberleyn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cutler(q.v.) and William Dawe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Bardfield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Essex(q.v.).</w:t>
      </w:r>
    </w:p>
    <w:p w14:paraId="7F359B32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91D9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https://waalt.uh.edu/index.php/CP40/589:_A-J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68FC593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9B6E59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E50CEC" w14:textId="77777777" w:rsidR="004173D3" w:rsidRDefault="004173D3" w:rsidP="004173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2022</w:t>
      </w:r>
    </w:p>
    <w:p w14:paraId="5D7DC6E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E3ADE" w14:textId="77777777" w:rsidR="004173D3" w:rsidRDefault="004173D3" w:rsidP="009139A6">
      <w:r>
        <w:separator/>
      </w:r>
    </w:p>
  </w:endnote>
  <w:endnote w:type="continuationSeparator" w:id="0">
    <w:p w14:paraId="679DA813" w14:textId="77777777" w:rsidR="004173D3" w:rsidRDefault="004173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50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555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859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37516" w14:textId="77777777" w:rsidR="004173D3" w:rsidRDefault="004173D3" w:rsidP="009139A6">
      <w:r>
        <w:separator/>
      </w:r>
    </w:p>
  </w:footnote>
  <w:footnote w:type="continuationSeparator" w:id="0">
    <w:p w14:paraId="09EE1363" w14:textId="77777777" w:rsidR="004173D3" w:rsidRDefault="004173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3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6D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E0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3D3"/>
    <w:rsid w:val="000666E0"/>
    <w:rsid w:val="002510B7"/>
    <w:rsid w:val="004173D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0AC17"/>
  <w15:chartTrackingRefBased/>
  <w15:docId w15:val="{F8269341-40C9-47FA-8923-2DFBD63B3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73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2022-06-19T09:48:00Z</dcterms:created>
  <dcterms:modified xsi:type="dcterms:W3CDTF">2022-06-19T09:48:00Z</dcterms:modified>
</cp:coreProperties>
</file>